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6B3DE835" w:rsidR="007D20B9" w:rsidRPr="00F25A12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F25A12">
        <w:rPr>
          <w:rFonts w:cs="Arial"/>
        </w:rPr>
        <w:t>Številka: 430</w:t>
      </w:r>
      <w:r w:rsidR="00947FCE">
        <w:rPr>
          <w:rFonts w:cs="Arial"/>
        </w:rPr>
        <w:t>1</w:t>
      </w:r>
      <w:r w:rsidRPr="00F25A12">
        <w:rPr>
          <w:rFonts w:cs="Arial"/>
        </w:rPr>
        <w:t>-00</w:t>
      </w:r>
      <w:r w:rsidR="001A4DCD">
        <w:rPr>
          <w:rFonts w:cs="Arial"/>
        </w:rPr>
        <w:t>0</w:t>
      </w:r>
      <w:r w:rsidR="00947FCE">
        <w:rPr>
          <w:rFonts w:cs="Arial"/>
        </w:rPr>
        <w:t>2</w:t>
      </w:r>
      <w:r w:rsidRPr="00F25A12">
        <w:rPr>
          <w:rFonts w:cs="Arial"/>
        </w:rPr>
        <w:t>/202</w:t>
      </w:r>
      <w:r w:rsidR="001A4DCD">
        <w:rPr>
          <w:rFonts w:cs="Arial"/>
        </w:rPr>
        <w:t>6</w:t>
      </w:r>
    </w:p>
    <w:p w14:paraId="1BBEAE3B" w14:textId="2717429C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F25A12">
        <w:rPr>
          <w:rFonts w:cs="Arial"/>
        </w:rPr>
        <w:t xml:space="preserve">JN </w:t>
      </w:r>
      <w:r>
        <w:rPr>
          <w:rFonts w:cs="Arial"/>
        </w:rPr>
        <w:t>BR:</w:t>
      </w:r>
      <w:r w:rsidR="00914645">
        <w:rPr>
          <w:rFonts w:cs="Arial"/>
        </w:rPr>
        <w:t xml:space="preserve"> </w:t>
      </w:r>
      <w:r>
        <w:rPr>
          <w:rFonts w:cs="Arial"/>
        </w:rPr>
        <w:t>202</w:t>
      </w:r>
      <w:r w:rsidR="001A4DCD">
        <w:rPr>
          <w:rFonts w:cs="Arial"/>
        </w:rPr>
        <w:t>6</w:t>
      </w:r>
      <w:r>
        <w:rPr>
          <w:rFonts w:cs="Arial"/>
        </w:rPr>
        <w:t>-</w:t>
      </w:r>
      <w:r w:rsidR="001A4DCD">
        <w:rPr>
          <w:rFonts w:cs="Arial"/>
        </w:rPr>
        <w:t>06</w:t>
      </w:r>
      <w:r w:rsidR="004B30D1">
        <w:rPr>
          <w:rFonts w:cs="Arial"/>
        </w:rPr>
        <w:t>1</w:t>
      </w:r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1A2447C" w:rsidR="005B230F" w:rsidRDefault="005B230F" w:rsidP="005B230F">
      <w:pPr>
        <w:tabs>
          <w:tab w:val="left" w:pos="1083"/>
        </w:tabs>
        <w:rPr>
          <w:rFonts w:cs="Arial"/>
        </w:rPr>
      </w:pPr>
    </w:p>
    <w:p w14:paraId="692A0A4F" w14:textId="77777777" w:rsidR="004B0D51" w:rsidRDefault="004B0D51" w:rsidP="005B230F">
      <w:pPr>
        <w:tabs>
          <w:tab w:val="left" w:pos="1083"/>
        </w:tabs>
        <w:rPr>
          <w:rFonts w:cs="Arial"/>
        </w:rPr>
      </w:pPr>
    </w:p>
    <w:p w14:paraId="05B8A8C4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5EAE7252" w14:textId="3E93C589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 w:rsidR="004B0D51">
        <w:rPr>
          <w:rFonts w:cs="Arial"/>
          <w:b/>
        </w:rPr>
        <w:t>1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0DEFC813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64ADB2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26873CF" w14:textId="780FE2AC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C2FA67D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2B12DE88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7F73EFC3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2B03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EF13" w14:textId="068CA7CD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SKUŠA FILETI V RASTLINSKEM OLJU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- 3</w:t>
            </w:r>
            <w:r w:rsidR="00947FCE" w:rsidRPr="00914645">
              <w:rPr>
                <w:rFonts w:cs="Arial"/>
                <w:b/>
              </w:rPr>
              <w:t>.</w:t>
            </w:r>
            <w:r>
              <w:rPr>
                <w:rFonts w:cs="Arial"/>
                <w:b/>
              </w:rPr>
              <w:t>4</w:t>
            </w:r>
            <w:r w:rsidR="00947FCE" w:rsidRPr="00914645">
              <w:rPr>
                <w:rFonts w:cs="Arial"/>
                <w:b/>
              </w:rPr>
              <w:t>50 kg</w:t>
            </w:r>
          </w:p>
          <w:p w14:paraId="4A9995B3" w14:textId="66CDE787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E027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2E181CB3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353FC835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0590CF05" w14:textId="4EE40840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 w:rsidR="004B0D51">
        <w:rPr>
          <w:rFonts w:cs="Arial"/>
          <w:b/>
        </w:rPr>
        <w:t>2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1238F0EB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B0EA93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14:paraId="1F6296DC" w14:textId="024463AF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423790" w14:textId="09A3D740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B5A4749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716D894B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504173BC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25CA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75A0" w14:textId="55587273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SKUŠA Z ZELENJAVO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–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4.600</w:t>
            </w:r>
            <w:r w:rsidR="00947FCE" w:rsidRPr="00914645">
              <w:rPr>
                <w:rFonts w:cs="Arial"/>
                <w:b/>
              </w:rPr>
              <w:t xml:space="preserve"> kg</w:t>
            </w:r>
          </w:p>
          <w:p w14:paraId="0E823A4B" w14:textId="479AF88C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772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0AB7D5FA" w14:textId="2FD5C227" w:rsidR="00947FCE" w:rsidRDefault="00275CD0" w:rsidP="00947FCE">
      <w:pPr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4B30D1">
        <w:rPr>
          <w:rFonts w:cs="Arial"/>
        </w:rPr>
        <w:tab/>
      </w:r>
      <w:r w:rsidR="004B30D1">
        <w:rPr>
          <w:rFonts w:cs="Arial"/>
        </w:rPr>
        <w:tab/>
      </w:r>
    </w:p>
    <w:p w14:paraId="504E5BA7" w14:textId="77777777" w:rsidR="004B0D51" w:rsidRDefault="004B0D51" w:rsidP="00947FCE">
      <w:pPr>
        <w:tabs>
          <w:tab w:val="left" w:pos="1083"/>
        </w:tabs>
        <w:rPr>
          <w:rFonts w:cs="Arial"/>
          <w:b/>
        </w:rPr>
      </w:pPr>
    </w:p>
    <w:p w14:paraId="38772E2B" w14:textId="29AC4135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 w:rsidR="004B0D51">
        <w:rPr>
          <w:rFonts w:cs="Arial"/>
          <w:b/>
        </w:rPr>
        <w:t>3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1C45F0D3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514767E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14:paraId="4F32ECB4" w14:textId="1671569D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FAFA15C" w14:textId="448C1F4F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FCE3CCF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65FFAABD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44A4BB8D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922A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21FB" w14:textId="3C64AE07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TUNA V RASTLINSKEM OLJU - 4</w:t>
            </w:r>
            <w:r w:rsidR="00947FCE" w:rsidRPr="00914645">
              <w:rPr>
                <w:rFonts w:cs="Arial"/>
                <w:b/>
              </w:rPr>
              <w:t>.6</w:t>
            </w:r>
            <w:r>
              <w:rPr>
                <w:rFonts w:cs="Arial"/>
                <w:b/>
              </w:rPr>
              <w:t>00</w:t>
            </w:r>
            <w:r w:rsidR="00947FCE" w:rsidRPr="00914645">
              <w:rPr>
                <w:rFonts w:cs="Arial"/>
                <w:b/>
              </w:rPr>
              <w:t xml:space="preserve"> kg</w:t>
            </w:r>
          </w:p>
          <w:p w14:paraId="7F9C9A62" w14:textId="4477F5B1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99B6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5E7C0784" w14:textId="77777777" w:rsidR="005A406C" w:rsidRDefault="005A406C" w:rsidP="00604DDB">
      <w:pPr>
        <w:jc w:val="both"/>
        <w:rPr>
          <w:rFonts w:cs="Arial"/>
        </w:rPr>
      </w:pPr>
    </w:p>
    <w:p w14:paraId="256F5756" w14:textId="77777777" w:rsidR="005A406C" w:rsidRDefault="005A406C" w:rsidP="00604DDB">
      <w:pPr>
        <w:jc w:val="both"/>
        <w:rPr>
          <w:rFonts w:cs="Arial"/>
        </w:rPr>
      </w:pPr>
    </w:p>
    <w:p w14:paraId="68D50DAC" w14:textId="74A62892" w:rsidR="00947FCE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</w:p>
    <w:p w14:paraId="6B579AE4" w14:textId="74CD2A57" w:rsidR="00947FCE" w:rsidRDefault="00947FCE" w:rsidP="00947FCE">
      <w:pPr>
        <w:ind w:left="4248"/>
        <w:jc w:val="both"/>
        <w:rPr>
          <w:rFonts w:cs="Arial"/>
          <w:b/>
        </w:rPr>
      </w:pPr>
      <w:r>
        <w:rPr>
          <w:rFonts w:cs="Arial"/>
        </w:rPr>
        <w:t>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719F4794" w14:textId="77777777" w:rsidR="00947FCE" w:rsidRDefault="00947FCE" w:rsidP="00604DDB">
      <w:pPr>
        <w:jc w:val="both"/>
        <w:rPr>
          <w:rFonts w:cs="Arial"/>
        </w:rPr>
      </w:pPr>
    </w:p>
    <w:p w14:paraId="771FB053" w14:textId="7DF9C248" w:rsidR="00604DDB" w:rsidRDefault="003604BB" w:rsidP="00947FCE">
      <w:pPr>
        <w:ind w:left="3540" w:firstLine="708"/>
        <w:jc w:val="both"/>
        <w:rPr>
          <w:rFonts w:cs="Arial"/>
        </w:rPr>
      </w:pPr>
      <w:r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32A04244" w14:textId="77777777" w:rsidR="004B30D1" w:rsidRDefault="004B30D1" w:rsidP="00AC3998">
      <w:pPr>
        <w:ind w:right="-32"/>
        <w:jc w:val="both"/>
        <w:rPr>
          <w:rFonts w:cs="Arial"/>
          <w:i/>
        </w:rPr>
      </w:pPr>
    </w:p>
    <w:p w14:paraId="15C0A83D" w14:textId="77777777" w:rsidR="004B0D51" w:rsidRDefault="004B0D51" w:rsidP="00AC3998">
      <w:pPr>
        <w:ind w:right="-32"/>
        <w:jc w:val="both"/>
        <w:rPr>
          <w:rFonts w:cs="Arial"/>
          <w:i/>
        </w:rPr>
      </w:pPr>
    </w:p>
    <w:p w14:paraId="479FE849" w14:textId="77777777" w:rsidR="004B0D51" w:rsidRDefault="004B0D51" w:rsidP="00AC3998">
      <w:pPr>
        <w:ind w:right="-32"/>
        <w:jc w:val="both"/>
        <w:rPr>
          <w:rFonts w:cs="Arial"/>
          <w:i/>
        </w:rPr>
      </w:pPr>
    </w:p>
    <w:p w14:paraId="18BF8984" w14:textId="12DD1CA0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E810A" w14:textId="77777777" w:rsidR="00585E87" w:rsidRDefault="00585E87">
      <w:r>
        <w:separator/>
      </w:r>
    </w:p>
  </w:endnote>
  <w:endnote w:type="continuationSeparator" w:id="0">
    <w:p w14:paraId="6EF79E0B" w14:textId="77777777" w:rsidR="00585E87" w:rsidRDefault="0058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0E01C30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C32EB0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4D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4D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33D44" w14:textId="77777777" w:rsidR="00585E87" w:rsidRDefault="00585E87">
      <w:r>
        <w:separator/>
      </w:r>
    </w:p>
  </w:footnote>
  <w:footnote w:type="continuationSeparator" w:id="0">
    <w:p w14:paraId="2D90BA1A" w14:textId="77777777" w:rsidR="00585E87" w:rsidRDefault="00585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4223D6F9" w:rsidR="00C0552D" w:rsidRPr="000E02BD" w:rsidRDefault="00947FCE" w:rsidP="00947FC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A66D0"/>
    <w:multiLevelType w:val="hybridMultilevel"/>
    <w:tmpl w:val="229C0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835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1C66"/>
    <w:rsid w:val="0017296F"/>
    <w:rsid w:val="00174BFE"/>
    <w:rsid w:val="00183318"/>
    <w:rsid w:val="001A192F"/>
    <w:rsid w:val="001A4DCD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B0D51"/>
    <w:rsid w:val="004B30D1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406C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14645"/>
    <w:rsid w:val="0092346D"/>
    <w:rsid w:val="009418D8"/>
    <w:rsid w:val="00945160"/>
    <w:rsid w:val="00945B2B"/>
    <w:rsid w:val="00946104"/>
    <w:rsid w:val="00947FCE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5A12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91464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purl.org/dc/elements/1.1/"/>
    <ds:schemaRef ds:uri="http://schemas.openxmlformats.org/package/2006/metadata/core-properties"/>
    <ds:schemaRef ds:uri="http://purl.org/dc/terms/"/>
    <ds:schemaRef ds:uri="68c5f5d4-aadc-499c-975b-051170a396f7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7AB07B-4023-4A88-B037-62D10E77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154</TotalTime>
  <Pages>1</Pages>
  <Words>132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22</cp:revision>
  <cp:lastPrinted>2025-11-28T09:48:00Z</cp:lastPrinted>
  <dcterms:created xsi:type="dcterms:W3CDTF">2023-06-26T16:45:00Z</dcterms:created>
  <dcterms:modified xsi:type="dcterms:W3CDTF">2026-01-23T10:46:00Z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